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30-72-04/26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Alfred-Berg-Sporthalle - Erneuerung NSHV und Sicherheitsbeleuchtung, Stadt Schwerte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- Erneuerung NSHV / Sicherheitsbeleuchtung für Sporthalle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